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EC2D6B" w:rsidP="002C5749">
      <w:pPr>
        <w:ind w:left="5670"/>
      </w:pPr>
      <w:fldSimple w:instr=" DOCVARIABLE &quot;boss_state&quot; \* MERGEFORMAT ">
        <w:r w:rsidR="00935693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935693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783EAC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EF224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282016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</w:t>
            </w:r>
            <w:r w:rsidRPr="00282016">
              <w:rPr>
                <w:color w:val="000000"/>
                <w:sz w:val="18"/>
                <w:szCs w:val="18"/>
              </w:rPr>
              <w:t xml:space="preserve">. (831) 283-02-66, 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e</w:t>
            </w:r>
            <w:r w:rsidRPr="00282016">
              <w:rPr>
                <w:color w:val="000000"/>
                <w:sz w:val="18"/>
                <w:szCs w:val="18"/>
              </w:rPr>
              <w:t>-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mail</w:t>
            </w:r>
            <w:r w:rsidRPr="00282016">
              <w:rPr>
                <w:color w:val="000000"/>
                <w:sz w:val="18"/>
                <w:szCs w:val="18"/>
              </w:rPr>
              <w:t xml:space="preserve">: 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lab</w:t>
            </w:r>
            <w:r w:rsidRPr="00282016">
              <w:rPr>
                <w:color w:val="000000"/>
                <w:sz w:val="18"/>
                <w:szCs w:val="18"/>
              </w:rPr>
              <w:t>@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trudexpert</w:t>
            </w:r>
            <w:r w:rsidRPr="00282016">
              <w:rPr>
                <w:color w:val="000000"/>
                <w:sz w:val="18"/>
                <w:szCs w:val="18"/>
              </w:rPr>
              <w:t>.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935693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935693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EC2D6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69А5192022Н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783EAC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B73E55">
        <w:rPr>
          <w:bCs/>
        </w:rPr>
        <w:fldChar w:fldCharType="begin"/>
      </w:r>
      <w:r w:rsidR="00B73E55">
        <w:rPr>
          <w:bCs/>
        </w:rPr>
        <w:instrText xml:space="preserve"> DOCVARIABLE fill_date \* MERGEFORMAT </w:instrText>
      </w:r>
      <w:r w:rsidR="00B73E55">
        <w:rPr>
          <w:bCs/>
        </w:rPr>
        <w:fldChar w:fldCharType="separate"/>
      </w:r>
      <w:r w:rsidR="00783EAC">
        <w:rPr>
          <w:bCs/>
        </w:rPr>
        <w:t xml:space="preserve">19.04.2022 </w:t>
      </w:r>
      <w:r w:rsidR="00B73E55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EC2D6B" w:rsidRPr="00EC2D6B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EC2D6B" w:rsidRPr="00EC2D6B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EC2D6B" w:rsidRPr="00EC2D6B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B73E55">
        <w:rPr>
          <w:bCs/>
        </w:rPr>
        <w:fldChar w:fldCharType="begin"/>
      </w:r>
      <w:r w:rsidR="00B73E55">
        <w:rPr>
          <w:bCs/>
        </w:rPr>
        <w:instrText xml:space="preserve"> DOCVARIABLE fact_adr \* MERGEFORMAT </w:instrText>
      </w:r>
      <w:r w:rsidR="00B73E55">
        <w:rPr>
          <w:bCs/>
        </w:rPr>
        <w:fldChar w:fldCharType="separate"/>
      </w:r>
      <w:r w:rsidR="00EC2D6B" w:rsidRPr="00EC2D6B">
        <w:rPr>
          <w:bCs/>
        </w:rPr>
        <w:t xml:space="preserve"> </w:t>
      </w:r>
      <w:r w:rsidR="00EC2D6B" w:rsidRPr="00EC2D6B">
        <w:t xml:space="preserve">298600, Республика Крым, город Ялта, улица Манагарова, дом 2  </w:t>
      </w:r>
      <w:r w:rsidR="00B73E55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EC2D6B">
        <w:rPr>
          <w:u w:val="single"/>
        </w:rPr>
        <w:t xml:space="preserve"> 69А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EC2D6B" w:rsidRPr="00EC2D6B">
        <w:rPr>
          <w:rStyle w:val="aa"/>
        </w:rPr>
        <w:t xml:space="preserve"> Воспитатель ГПД (Воспитатель)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EC2D6B" w:rsidRPr="00EC2D6B">
        <w:rPr>
          <w:rStyle w:val="aa"/>
        </w:rPr>
        <w:t xml:space="preserve"> 20436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7318C2" w:rsidRPr="007318C2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EC2D6B" w:rsidRPr="00EC2D6B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935693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935693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935693" w:rsidRPr="00B173B2" w:rsidTr="00780090">
        <w:tc>
          <w:tcPr>
            <w:tcW w:w="417" w:type="dxa"/>
            <w:shd w:val="clear" w:color="auto" w:fill="auto"/>
            <w:vAlign w:val="center"/>
          </w:tcPr>
          <w:p w:rsidR="00935693" w:rsidRPr="00B173B2" w:rsidRDefault="00935693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935693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F77F0A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Pr="00B173B2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Pr="00B173B2" w:rsidRDefault="00783EA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F77F0A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783EA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F77F0A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783EA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F77F0A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783EA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F77F0A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783EA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F77F0A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783EA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935693" w:rsidRPr="00B173B2" w:rsidTr="00780090">
        <w:tc>
          <w:tcPr>
            <w:tcW w:w="417" w:type="dxa"/>
            <w:shd w:val="clear" w:color="auto" w:fill="auto"/>
            <w:vAlign w:val="center"/>
          </w:tcPr>
          <w:p w:rsidR="00935693" w:rsidRPr="00B173B2" w:rsidRDefault="00F77F0A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935693" w:rsidRPr="00B173B2" w:rsidTr="002C5749">
        <w:tc>
          <w:tcPr>
            <w:tcW w:w="187" w:type="pct"/>
            <w:vAlign w:val="center"/>
          </w:tcPr>
          <w:p w:rsidR="00935693" w:rsidRPr="00B173B2" w:rsidRDefault="00F77F0A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935693" w:rsidRPr="00B173B2" w:rsidRDefault="00F77F0A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6F38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935693" w:rsidRPr="00B173B2" w:rsidRDefault="00F77F0A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23,5</w:t>
            </w:r>
          </w:p>
        </w:tc>
        <w:tc>
          <w:tcPr>
            <w:tcW w:w="625" w:type="pct"/>
            <w:vAlign w:val="center"/>
          </w:tcPr>
          <w:p w:rsidR="00935693" w:rsidRPr="00B173B2" w:rsidRDefault="00F77F0A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935693" w:rsidRPr="00B173B2" w:rsidRDefault="00F77F0A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935693" w:rsidRPr="00B173B2" w:rsidRDefault="00F77F0A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F77F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F77F0A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F77F0A" w:rsidRPr="00F77F0A">
        <w:rPr>
          <w:bCs/>
          <w:i/>
          <w:sz w:val="20"/>
          <w:szCs w:val="20"/>
        </w:rPr>
        <w:t>Нагрузка</w:t>
      </w:r>
      <w:r w:rsidR="00F77F0A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F77F0A" w:rsidRDefault="00F77F0A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2 + 2 + 3 + 3 + 3  = 13.00;   X(To) = 13.00±0.28,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935693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B73E55">
        <w:rPr>
          <w:bCs/>
        </w:rPr>
        <w:fldChar w:fldCharType="begin"/>
      </w:r>
      <w:r w:rsidR="00B73E55">
        <w:rPr>
          <w:bCs/>
        </w:rPr>
        <w:instrText xml:space="preserve"> DOCVARIABLE att_zakl \* MERGEFORMAT </w:instrText>
      </w:r>
      <w:r w:rsidR="00B73E55">
        <w:rPr>
          <w:bCs/>
        </w:rPr>
        <w:fldChar w:fldCharType="separate"/>
      </w:r>
      <w:r w:rsidR="00F77F0A" w:rsidRPr="00F77F0A">
        <w:rPr>
          <w:bCs/>
        </w:rPr>
        <w:t>-</w:t>
      </w:r>
      <w:r w:rsidR="00F77F0A" w:rsidRPr="00F77F0A">
        <w:t xml:space="preserve"> фактический уровень вредного фактора соответствует гигиеническим нормативам;</w:t>
      </w:r>
      <w:r w:rsidR="00B73E55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F77F0A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935693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693" w:rsidRDefault="00935693" w:rsidP="0076042D">
      <w:pPr>
        <w:pStyle w:val="a9"/>
      </w:pPr>
      <w:r>
        <w:separator/>
      </w:r>
    </w:p>
  </w:endnote>
  <w:endnote w:type="continuationSeparator" w:id="0">
    <w:p w:rsidR="00935693" w:rsidRDefault="0093569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D6B" w:rsidRDefault="00EC2D6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EC2D6B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69А5192022Н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783EAC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783EAC" w:rsidRPr="00783EAC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D6B" w:rsidRDefault="00EC2D6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693" w:rsidRDefault="00935693" w:rsidP="0076042D">
      <w:pPr>
        <w:pStyle w:val="a9"/>
      </w:pPr>
      <w:r>
        <w:separator/>
      </w:r>
    </w:p>
  </w:footnote>
  <w:footnote w:type="continuationSeparator" w:id="0">
    <w:p w:rsidR="00935693" w:rsidRDefault="0093569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D6B" w:rsidRDefault="00EC2D6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D6B" w:rsidRDefault="00EC2D6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D6B" w:rsidRDefault="00EC2D6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2;  69А, 70А (69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E4FFFAE25B6E46A88D237BD7886D3601"/>
    <w:docVar w:name="fill_date" w:val="19.04.2022"/>
    <w:docVar w:name="footer_num" w:val="Протокол № 69А5192022Н"/>
    <w:docVar w:name="form" w:val="4"/>
    <w:docVar w:name="grid_data_n_bm1_4" w:val="1~2~~2~2~~3~3~~4~3~~5~3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2 + 2 + 3 + 3 + 3  = 13.00;   X(To) = 13.00±0.28, k=2 (p=95%)_x000d_"/>
    <w:docVar w:name="nd_table3_id_205" w:val="_napr1~_napr2~_napr3~_napr4~_napr5~_napr6~_napr7~_napr8~_napr9"/>
    <w:docVar w:name="num_doc" w:val="69А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AD386BB206240859A8A637B9A979982"/>
    <w:docVar w:name="rm_id" w:val="69"/>
    <w:docVar w:name="rm_name" w:val=" Воспитатель ГПД (Воспитатель) "/>
    <w:docVar w:name="rm_number" w:val=" 69А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240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935693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2016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318C2"/>
    <w:rsid w:val="00745ADA"/>
    <w:rsid w:val="00754D38"/>
    <w:rsid w:val="0076042D"/>
    <w:rsid w:val="007652ED"/>
    <w:rsid w:val="00780090"/>
    <w:rsid w:val="00783EAC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35693"/>
    <w:rsid w:val="00967790"/>
    <w:rsid w:val="00981670"/>
    <w:rsid w:val="009940FC"/>
    <w:rsid w:val="009B1F9F"/>
    <w:rsid w:val="009B2FB6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73E55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4B73"/>
    <w:rsid w:val="00CB6680"/>
    <w:rsid w:val="00CE1564"/>
    <w:rsid w:val="00CE3307"/>
    <w:rsid w:val="00CE69B2"/>
    <w:rsid w:val="00D0412A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2D6B"/>
    <w:rsid w:val="00EC37A1"/>
    <w:rsid w:val="00EE4CF9"/>
    <w:rsid w:val="00EE5C4A"/>
    <w:rsid w:val="00EF2242"/>
    <w:rsid w:val="00EF3DC4"/>
    <w:rsid w:val="00EF45AF"/>
    <w:rsid w:val="00F0244D"/>
    <w:rsid w:val="00F0409B"/>
    <w:rsid w:val="00F0524C"/>
    <w:rsid w:val="00F37F6C"/>
    <w:rsid w:val="00F76072"/>
    <w:rsid w:val="00F77F0A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0B13221E-F444-4131-BC32-FA3B7113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3</TotalTime>
  <Pages>4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2022-04-18T07:52:00Z</dcterms:created>
  <dcterms:modified xsi:type="dcterms:W3CDTF">2022-04-18T08:37:00Z</dcterms:modified>
</cp:coreProperties>
</file>